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Sunderland Central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Sunderland Central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Sunderland Central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Sunderland Central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Sunderland Central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Sunderland Central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63.5% </w:t>
      </w:r>
      <w:r w:rsidRPr="004747BF">
        <w:rPr>
          <w:rFonts w:ascii="Libre Franklin Light" w:eastAsia="Times New Roman" w:hAnsi="Libre Franklin Light" w:cs="Calibri Light"/>
        </w:rPr>
        <w:t xml:space="preserve">of those respondents classified as PGSI 8+ in Sunderland Central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Sunderland Central is estimated to be </w:t>
      </w:r>
      <w:r w:rsidRPr="00773DF7">
        <w:rPr>
          <w:rFonts w:ascii="Libre Franklin Light" w:eastAsia="Times New Roman" w:hAnsi="Libre Franklin Light" w:cs="Calibri Light"/>
          <w:b/>
          <w:bCs/>
          <w:color w:val="C45911" w:themeColor="accent2" w:themeShade="BF"/>
        </w:rPr>
        <w:t xml:space="preserve">£3,241,784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Sunderland Central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Sunderland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Sunderland Central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Sunderland Central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nderland Centra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Sunderland Central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nderland Centra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Sunderland Central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Sunderland Central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nderland Centra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Sunderland Central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19.4%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Sunderland Central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Sunderland Central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65.4%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Sunderland Central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Sunderland Central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Sunderland Central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£3,241,784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Sunderland Central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£52,803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£1,092,003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£78,227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£22,001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£1,956,414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£3,241,784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Sunderland Central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Sunderland Central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 Central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Sunderland Central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Sunderland Central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Sunderland Central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Sunderland Central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Sunderland Central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Sunderland Central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Sunderland Central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3B74026-E4E6-490B-94AD-48035804F00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